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80DCB" w14:textId="77777777" w:rsidR="00A653E1" w:rsidRDefault="00A653E1" w:rsidP="00BB5C4F">
      <w:r>
        <w:separator/>
      </w:r>
    </w:p>
  </w:endnote>
  <w:endnote w:type="continuationSeparator" w:id="0">
    <w:p w14:paraId="70A21E1E" w14:textId="77777777" w:rsidR="00A653E1" w:rsidRDefault="00A653E1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0B12A" w14:textId="77777777" w:rsidR="00A653E1" w:rsidRDefault="00A653E1" w:rsidP="00BB5C4F">
      <w:r>
        <w:separator/>
      </w:r>
    </w:p>
  </w:footnote>
  <w:footnote w:type="continuationSeparator" w:id="0">
    <w:p w14:paraId="6F51EF50" w14:textId="77777777" w:rsidR="00A653E1" w:rsidRDefault="00A653E1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AFC6" w14:textId="6FF2832C" w:rsidR="00D57953" w:rsidRDefault="006B67EC" w:rsidP="00D532AD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OŠ OB RINŽI</w:t>
    </w:r>
  </w:p>
  <w:p w14:paraId="459F2D63" w14:textId="3B5873CE" w:rsidR="006B67EC" w:rsidRDefault="006B67EC" w:rsidP="00D532AD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v Mestni log 39</w:t>
    </w:r>
  </w:p>
  <w:p w14:paraId="4B5F8B70" w14:textId="57B58E2C" w:rsidR="006B67EC" w:rsidRPr="00D532AD" w:rsidRDefault="006B67EC" w:rsidP="00D532AD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B45F9"/>
    <w:rsid w:val="004D4EC4"/>
    <w:rsid w:val="00500445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63466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2022-04-15T09:10:00Z</dcterms:modified>
  <cp:contentStatus/>
</cp:coreProperties>
</file>